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024B2" w14:textId="77777777" w:rsidR="003B1008" w:rsidRDefault="003B1008" w:rsidP="003B1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SCORTON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d.1445)</w:t>
      </w:r>
    </w:p>
    <w:p w14:paraId="4C9CBD45" w14:textId="77777777" w:rsidR="003B1008" w:rsidRDefault="003B1008" w:rsidP="003B1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Baker.</w:t>
      </w:r>
    </w:p>
    <w:p w14:paraId="3415DC9B" w14:textId="77777777" w:rsidR="003B1008" w:rsidRDefault="003B1008" w:rsidP="003B1008">
      <w:pPr>
        <w:pStyle w:val="NoSpacing"/>
        <w:rPr>
          <w:rFonts w:cs="Times New Roman"/>
          <w:szCs w:val="24"/>
        </w:rPr>
      </w:pPr>
    </w:p>
    <w:p w14:paraId="45BCE64C" w14:textId="77777777" w:rsidR="003B1008" w:rsidRDefault="003B1008" w:rsidP="003B1008">
      <w:pPr>
        <w:pStyle w:val="NoSpacing"/>
        <w:rPr>
          <w:rFonts w:cs="Times New Roman"/>
          <w:szCs w:val="24"/>
        </w:rPr>
      </w:pPr>
    </w:p>
    <w:p w14:paraId="7ADBD017" w14:textId="77777777" w:rsidR="003B1008" w:rsidRDefault="003B1008" w:rsidP="003B1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 xml:space="preserve">He bequeathed 6 </w:t>
      </w:r>
      <w:proofErr w:type="spellStart"/>
      <w:r>
        <w:rPr>
          <w:rFonts w:cs="Times New Roman"/>
          <w:szCs w:val="24"/>
        </w:rPr>
        <w:t>roods</w:t>
      </w:r>
      <w:proofErr w:type="spellEnd"/>
      <w:r>
        <w:rPr>
          <w:rFonts w:cs="Times New Roman"/>
          <w:szCs w:val="24"/>
        </w:rPr>
        <w:t xml:space="preserve"> and a bovate of land in Bishop Witton to his wife</w:t>
      </w:r>
    </w:p>
    <w:p w14:paraId="5DCB046E" w14:textId="77777777" w:rsidR="003B1008" w:rsidRDefault="003B1008" w:rsidP="003B1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chaplain.</w:t>
      </w:r>
    </w:p>
    <w:p w14:paraId="5075D663" w14:textId="77777777" w:rsidR="003B1008" w:rsidRDefault="003B1008" w:rsidP="003B1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53AE796B" w14:textId="77777777" w:rsidR="003B1008" w:rsidRDefault="003B1008" w:rsidP="003B100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Swanson, a dissertation submitted for the degree of D.Phil., University of York, Department of History. December 1980 </w:t>
      </w:r>
      <w:proofErr w:type="gramStart"/>
      <w:r>
        <w:rPr>
          <w:rFonts w:cs="Times New Roman"/>
          <w:szCs w:val="24"/>
        </w:rPr>
        <w:t>p.431  )</w:t>
      </w:r>
      <w:proofErr w:type="gramEnd"/>
    </w:p>
    <w:p w14:paraId="6774D576" w14:textId="77777777" w:rsidR="003B1008" w:rsidRDefault="003B1008" w:rsidP="003B1008">
      <w:pPr>
        <w:pStyle w:val="NoSpacing"/>
        <w:rPr>
          <w:rFonts w:cs="Times New Roman"/>
          <w:szCs w:val="24"/>
        </w:rPr>
      </w:pPr>
    </w:p>
    <w:p w14:paraId="082DF6AC" w14:textId="77777777" w:rsidR="003B1008" w:rsidRDefault="003B1008" w:rsidP="003B1008">
      <w:pPr>
        <w:pStyle w:val="NoSpacing"/>
        <w:rPr>
          <w:rFonts w:cs="Times New Roman"/>
          <w:szCs w:val="24"/>
        </w:rPr>
      </w:pPr>
    </w:p>
    <w:p w14:paraId="665CE00D" w14:textId="77777777" w:rsidR="003B1008" w:rsidRDefault="003B1008" w:rsidP="003B10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June 2024</w:t>
      </w:r>
    </w:p>
    <w:p w14:paraId="456F4FEB" w14:textId="4D005A9F" w:rsidR="00BA00AB" w:rsidRPr="00EB3209" w:rsidRDefault="009A57B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3B153" w14:textId="77777777" w:rsidR="003B1008" w:rsidRDefault="003B1008" w:rsidP="009139A6">
      <w:r>
        <w:separator/>
      </w:r>
    </w:p>
  </w:endnote>
  <w:endnote w:type="continuationSeparator" w:id="0">
    <w:p w14:paraId="42DF5388" w14:textId="77777777" w:rsidR="003B1008" w:rsidRDefault="003B10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3CA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38C5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588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B4D2AF" w14:textId="77777777" w:rsidR="003B1008" w:rsidRDefault="003B1008" w:rsidP="009139A6">
      <w:r>
        <w:separator/>
      </w:r>
    </w:p>
  </w:footnote>
  <w:footnote w:type="continuationSeparator" w:id="0">
    <w:p w14:paraId="0A2BF149" w14:textId="77777777" w:rsidR="003B1008" w:rsidRDefault="003B10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CB2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55D2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61E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008"/>
    <w:rsid w:val="000666E0"/>
    <w:rsid w:val="002510B7"/>
    <w:rsid w:val="00270799"/>
    <w:rsid w:val="003B1008"/>
    <w:rsid w:val="005C130B"/>
    <w:rsid w:val="00826F5C"/>
    <w:rsid w:val="009139A6"/>
    <w:rsid w:val="009411C2"/>
    <w:rsid w:val="009448BB"/>
    <w:rsid w:val="00947624"/>
    <w:rsid w:val="009A57BE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E55E8"/>
  <w15:chartTrackingRefBased/>
  <w15:docId w15:val="{BD24C833-1746-4601-912A-E01D9CD94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2024-06-05T20:37:00Z</dcterms:created>
  <dcterms:modified xsi:type="dcterms:W3CDTF">2024-06-05T20:43:00Z</dcterms:modified>
</cp:coreProperties>
</file>